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801E3" w14:textId="77777777" w:rsidR="00400E88" w:rsidRDefault="00400E88" w:rsidP="00400E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LOKWODE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6C7D1FBA" w14:textId="77777777" w:rsidR="00400E88" w:rsidRDefault="00400E88" w:rsidP="00400E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37209A" w14:textId="77777777" w:rsidR="00400E88" w:rsidRDefault="00400E88" w:rsidP="00400E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EA7B81" w14:textId="77777777" w:rsidR="00400E88" w:rsidRDefault="00400E88" w:rsidP="00400E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Mar.1401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the taxes of</w:t>
      </w:r>
    </w:p>
    <w:p w14:paraId="1690C940" w14:textId="1E6A3319" w:rsidR="00400E88" w:rsidRDefault="00400E88" w:rsidP="00400E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 tenth and the fifteenth granted at the last Parliament, in </w:t>
      </w:r>
      <w:r>
        <w:rPr>
          <w:rFonts w:ascii="Times New Roman" w:hAnsi="Times New Roman" w:cs="Times New Roman"/>
          <w:sz w:val="24"/>
          <w:szCs w:val="24"/>
        </w:rPr>
        <w:t>Staffordshire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B85575E" w14:textId="77777777" w:rsidR="00400E88" w:rsidRDefault="00400E88" w:rsidP="00400E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p.114)</w:t>
      </w:r>
    </w:p>
    <w:p w14:paraId="5575970D" w14:textId="77777777" w:rsidR="00400E88" w:rsidRDefault="00400E88" w:rsidP="00400E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30A8C3" w14:textId="77777777" w:rsidR="00400E88" w:rsidRDefault="00400E88" w:rsidP="00400E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C70EEB" w14:textId="77777777" w:rsidR="00400E88" w:rsidRPr="00680D2B" w:rsidRDefault="00400E88" w:rsidP="00400E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May 2021</w:t>
      </w:r>
    </w:p>
    <w:p w14:paraId="5C68A489" w14:textId="53940B30" w:rsidR="00BA00AB" w:rsidRPr="00400E88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400E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6464B" w14:textId="77777777" w:rsidR="00400E88" w:rsidRDefault="00400E88" w:rsidP="009139A6">
      <w:r>
        <w:separator/>
      </w:r>
    </w:p>
  </w:endnote>
  <w:endnote w:type="continuationSeparator" w:id="0">
    <w:p w14:paraId="6101D840" w14:textId="77777777" w:rsidR="00400E88" w:rsidRDefault="00400E8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15CB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594A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9EF5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CFF33" w14:textId="77777777" w:rsidR="00400E88" w:rsidRDefault="00400E88" w:rsidP="009139A6">
      <w:r>
        <w:separator/>
      </w:r>
    </w:p>
  </w:footnote>
  <w:footnote w:type="continuationSeparator" w:id="0">
    <w:p w14:paraId="04DE825E" w14:textId="77777777" w:rsidR="00400E88" w:rsidRDefault="00400E8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BC1A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39CC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9D4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E88"/>
    <w:rsid w:val="000666E0"/>
    <w:rsid w:val="002510B7"/>
    <w:rsid w:val="00400E88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871AAA"/>
  <w15:chartTrackingRefBased/>
  <w15:docId w15:val="{40B7A01B-1011-44C0-9ED0-6C66CBDF7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2021-05-04T15:19:00Z</dcterms:created>
  <dcterms:modified xsi:type="dcterms:W3CDTF">2021-05-04T15:20:00Z</dcterms:modified>
</cp:coreProperties>
</file>